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CA" w:rsidRDefault="000430CA" w:rsidP="000430C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Margaret COLYN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0430CA" w:rsidRDefault="000430CA" w:rsidP="000430C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Sedgeford</w:t>
      </w:r>
      <w:proofErr w:type="spellEnd"/>
      <w:r>
        <w:rPr>
          <w:rFonts w:ascii="Times New Roman" w:eastAsia="Calibri" w:hAnsi="Times New Roman" w:cs="Times New Roman"/>
        </w:rPr>
        <w:t>, Norfolk. Widow.</w:t>
      </w:r>
    </w:p>
    <w:p w:rsidR="000430CA" w:rsidRDefault="000430CA" w:rsidP="000430CA">
      <w:pPr>
        <w:rPr>
          <w:rFonts w:ascii="Times New Roman" w:eastAsia="Calibri" w:hAnsi="Times New Roman" w:cs="Times New Roman"/>
        </w:rPr>
      </w:pPr>
    </w:p>
    <w:p w:rsidR="000430CA" w:rsidRDefault="000430CA" w:rsidP="000430CA">
      <w:pPr>
        <w:rPr>
          <w:rFonts w:ascii="Times New Roman" w:eastAsia="Calibri" w:hAnsi="Times New Roman" w:cs="Times New Roman"/>
        </w:rPr>
      </w:pPr>
    </w:p>
    <w:p w:rsidR="000430CA" w:rsidRDefault="000430CA" w:rsidP="000430C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 xml:space="preserve">(q.v.) brought a plaint of debt against her, as executrix of her late </w:t>
      </w:r>
    </w:p>
    <w:p w:rsidR="000430CA" w:rsidRDefault="000430CA" w:rsidP="000430CA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husband, William(q.v.), and 22 others.</w:t>
      </w:r>
    </w:p>
    <w:p w:rsidR="000430CA" w:rsidRDefault="000430CA" w:rsidP="000430C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0430CA" w:rsidRDefault="000430CA" w:rsidP="000430CA">
      <w:pPr>
        <w:rPr>
          <w:rFonts w:ascii="Times New Roman" w:eastAsia="Calibri" w:hAnsi="Times New Roman" w:cs="Times New Roman"/>
        </w:rPr>
      </w:pPr>
    </w:p>
    <w:p w:rsidR="000430CA" w:rsidRDefault="000430CA" w:rsidP="000430CA">
      <w:pPr>
        <w:rPr>
          <w:rFonts w:ascii="Times New Roman" w:eastAsia="Calibri" w:hAnsi="Times New Roman" w:cs="Times New Roman"/>
        </w:rPr>
      </w:pPr>
    </w:p>
    <w:p w:rsidR="000430CA" w:rsidRDefault="000430CA" w:rsidP="000430C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0430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0CA" w:rsidRDefault="000430CA" w:rsidP="00E71FC3">
      <w:r>
        <w:separator/>
      </w:r>
    </w:p>
  </w:endnote>
  <w:endnote w:type="continuationSeparator" w:id="0">
    <w:p w:rsidR="000430CA" w:rsidRDefault="000430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0CA" w:rsidRDefault="000430CA" w:rsidP="00E71FC3">
      <w:r>
        <w:separator/>
      </w:r>
    </w:p>
  </w:footnote>
  <w:footnote w:type="continuationSeparator" w:id="0">
    <w:p w:rsidR="000430CA" w:rsidRDefault="000430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CA"/>
    <w:rsid w:val="000430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8C605D-7B0E-447B-8716-BECF18E7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430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2017-05-20T18:17:00Z</dcterms:created>
  <dcterms:modified xsi:type="dcterms:W3CDTF">2017-05-20T18:17:00Z</dcterms:modified>
</cp:coreProperties>
</file>